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2E2EA6" w14:textId="47BCA1AC" w:rsidR="003335C8" w:rsidRPr="00700A1A" w:rsidRDefault="003335C8" w:rsidP="003335C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700A1A">
        <w:rPr>
          <w:rFonts w:ascii="Arial" w:hAnsi="Arial" w:cs="Arial"/>
          <w:b/>
        </w:rPr>
        <w:t>3GPP TSG-SA Meeting #105</w:t>
      </w:r>
      <w:r w:rsidRPr="00700A1A">
        <w:rPr>
          <w:rFonts w:ascii="Arial" w:hAnsi="Arial" w:cs="Arial"/>
          <w:b/>
        </w:rPr>
        <w:tab/>
        <w:t>SP-24120</w:t>
      </w:r>
      <w:r>
        <w:rPr>
          <w:rFonts w:ascii="Arial" w:hAnsi="Arial" w:cs="Arial"/>
          <w:b/>
        </w:rPr>
        <w:t>3</w:t>
      </w:r>
    </w:p>
    <w:p w14:paraId="4CC09229" w14:textId="77777777" w:rsidR="003335C8" w:rsidRPr="007F3A73" w:rsidRDefault="003335C8" w:rsidP="003335C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700A1A">
        <w:rPr>
          <w:rFonts w:ascii="Arial" w:hAnsi="Arial" w:cs="Arial"/>
          <w:b/>
        </w:rPr>
        <w:t>Melbourne, Australia, 10</w:t>
      </w:r>
      <w:r w:rsidRPr="00700A1A">
        <w:rPr>
          <w:rFonts w:ascii="Arial" w:hAnsi="Arial" w:cs="Arial"/>
          <w:b/>
          <w:vertAlign w:val="superscript"/>
        </w:rPr>
        <w:t>th</w:t>
      </w:r>
      <w:r w:rsidRPr="00700A1A">
        <w:rPr>
          <w:rFonts w:ascii="Arial" w:hAnsi="Arial" w:cs="Arial"/>
          <w:b/>
        </w:rPr>
        <w:t xml:space="preserve"> – 13</w:t>
      </w:r>
      <w:r w:rsidRPr="00700A1A">
        <w:rPr>
          <w:rFonts w:ascii="Arial" w:hAnsi="Arial" w:cs="Arial"/>
          <w:b/>
          <w:vertAlign w:val="superscript"/>
        </w:rPr>
        <w:t>th</w:t>
      </w:r>
      <w:r w:rsidRPr="00700A1A">
        <w:rPr>
          <w:rFonts w:ascii="Arial" w:hAnsi="Arial" w:cs="Arial"/>
          <w:b/>
        </w:rPr>
        <w:t xml:space="preserve"> September 2024</w:t>
      </w:r>
    </w:p>
    <w:p w14:paraId="21E83AC8" w14:textId="77777777" w:rsidR="000F7ECB" w:rsidRPr="00DC278D" w:rsidRDefault="000F7ECB" w:rsidP="00850230">
      <w:r w:rsidRPr="00DC278D">
        <w:br/>
      </w:r>
    </w:p>
    <w:p w14:paraId="6523DA01" w14:textId="2D0A8AC9" w:rsidR="000F7ECB" w:rsidRPr="003335C8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3335C8" w:rsidRPr="003335C8">
        <w:rPr>
          <w:rFonts w:ascii="Arial" w:hAnsi="Arial" w:cs="Arial"/>
          <w:b/>
        </w:rPr>
        <w:t>TR</w:t>
      </w:r>
      <w:r w:rsidR="003335C8">
        <w:rPr>
          <w:rFonts w:ascii="Arial" w:hAnsi="Arial" w:cs="Arial"/>
          <w:b/>
        </w:rPr>
        <w:t xml:space="preserve"> </w:t>
      </w:r>
      <w:r w:rsidR="003335C8" w:rsidRPr="003335C8">
        <w:rPr>
          <w:rFonts w:ascii="Arial" w:hAnsi="Arial" w:cs="Arial"/>
          <w:b/>
        </w:rPr>
        <w:t>23</w:t>
      </w:r>
      <w:r w:rsidR="003335C8">
        <w:rPr>
          <w:rFonts w:ascii="Arial" w:hAnsi="Arial" w:cs="Arial"/>
          <w:b/>
        </w:rPr>
        <w:t>.</w:t>
      </w:r>
      <w:r w:rsidR="003335C8" w:rsidRPr="003335C8">
        <w:rPr>
          <w:rFonts w:ascii="Arial" w:hAnsi="Arial" w:cs="Arial"/>
          <w:b/>
        </w:rPr>
        <w:t>700-21</w:t>
      </w:r>
      <w:r w:rsidR="003335C8">
        <w:rPr>
          <w:rFonts w:ascii="Arial" w:hAnsi="Arial" w:cs="Arial"/>
          <w:b/>
        </w:rPr>
        <w:t xml:space="preserve"> </w:t>
      </w:r>
      <w:r w:rsidR="003335C8" w:rsidRPr="003335C8">
        <w:rPr>
          <w:rFonts w:ascii="Arial" w:hAnsi="Arial" w:cs="Arial"/>
          <w:b/>
        </w:rPr>
        <w:t>v2</w:t>
      </w:r>
      <w:r w:rsidR="003335C8">
        <w:rPr>
          <w:rFonts w:ascii="Arial" w:hAnsi="Arial" w:cs="Arial"/>
          <w:b/>
        </w:rPr>
        <w:t>.</w:t>
      </w:r>
      <w:r w:rsidR="003335C8" w:rsidRPr="003335C8">
        <w:rPr>
          <w:rFonts w:ascii="Arial" w:hAnsi="Arial" w:cs="Arial"/>
          <w:b/>
        </w:rPr>
        <w:t>0</w:t>
      </w:r>
      <w:r w:rsidR="003335C8">
        <w:rPr>
          <w:rFonts w:ascii="Arial" w:hAnsi="Arial" w:cs="Arial"/>
          <w:b/>
        </w:rPr>
        <w:t>.</w:t>
      </w:r>
      <w:r w:rsidR="003335C8" w:rsidRPr="003335C8">
        <w:rPr>
          <w:rFonts w:ascii="Arial" w:hAnsi="Arial" w:cs="Arial"/>
          <w:b/>
        </w:rPr>
        <w:t>0</w:t>
      </w:r>
      <w:r w:rsidR="003335C8">
        <w:rPr>
          <w:rFonts w:ascii="Arial" w:hAnsi="Arial" w:cs="Arial"/>
          <w:b/>
        </w:rPr>
        <w:t xml:space="preserve"> </w:t>
      </w:r>
      <w:r w:rsidR="003335C8" w:rsidRPr="003335C8">
        <w:rPr>
          <w:rFonts w:ascii="Arial" w:hAnsi="Arial" w:cs="Arial"/>
          <w:b/>
        </w:rPr>
        <w:t>fo</w:t>
      </w:r>
      <w:r w:rsidR="003335C8">
        <w:rPr>
          <w:rFonts w:ascii="Arial" w:hAnsi="Arial" w:cs="Arial"/>
          <w:b/>
        </w:rPr>
        <w:t xml:space="preserve">r </w:t>
      </w:r>
      <w:r w:rsidR="003335C8" w:rsidRPr="003335C8">
        <w:rPr>
          <w:rFonts w:ascii="Arial" w:hAnsi="Arial" w:cs="Arial"/>
          <w:b/>
        </w:rPr>
        <w:t>Approval</w:t>
      </w:r>
      <w:r w:rsidR="00222D66" w:rsidRPr="008F6903">
        <w:rPr>
          <w:rFonts w:ascii="Arial" w:hAnsi="Arial" w:cs="Arial"/>
          <w:b/>
        </w:rPr>
        <w:br/>
      </w:r>
    </w:p>
    <w:p w14:paraId="2B6F3FEA" w14:textId="1CAFB48C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F6903" w:rsidRPr="008F6903">
        <w:rPr>
          <w:rFonts w:ascii="Arial" w:hAnsi="Arial" w:cs="Arial"/>
          <w:b/>
        </w:rPr>
        <w:t>SA6</w:t>
      </w:r>
      <w:r w:rsidR="00201520" w:rsidRPr="008F6903">
        <w:rPr>
          <w:rFonts w:ascii="Arial" w:hAnsi="Arial" w:cs="Arial"/>
          <w:b/>
        </w:rPr>
        <w:br/>
      </w:r>
    </w:p>
    <w:p w14:paraId="65F3CEE5" w14:textId="0739F924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A86B64">
        <w:rPr>
          <w:rFonts w:ascii="Arial" w:hAnsi="Arial" w:cs="Arial"/>
          <w:b/>
        </w:rPr>
        <w:t>Approval</w:t>
      </w:r>
    </w:p>
    <w:p w14:paraId="3AFB2BB9" w14:textId="77777777" w:rsidR="0045428D" w:rsidRPr="00222D66" w:rsidRDefault="0045428D" w:rsidP="00B00422"/>
    <w:p w14:paraId="50C92BA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09D7306" w14:textId="6AC85E09" w:rsidR="0045428D" w:rsidRDefault="002A6789" w:rsidP="002A6789">
      <w:r>
        <w:t xml:space="preserve">TR 23.700-21 is a technical report containing output of the study on </w:t>
      </w:r>
      <w:r w:rsidRPr="002A6789">
        <w:t>application enablement for Localized Mobile Metaverse Services</w:t>
      </w:r>
      <w:r w:rsidR="00A67138">
        <w:t xml:space="preserve"> (FS_Me</w:t>
      </w:r>
      <w:r>
        <w:t>taverse_App). T</w:t>
      </w:r>
      <w:r w:rsidRPr="00923BDA">
        <w:t xml:space="preserve">he study include </w:t>
      </w:r>
      <w:r>
        <w:t>defining</w:t>
      </w:r>
      <w:r w:rsidRPr="00923BDA">
        <w:t xml:space="preserve"> </w:t>
      </w:r>
      <w:r>
        <w:t xml:space="preserve">key issues and their related solutions to identify </w:t>
      </w:r>
      <w:r w:rsidRPr="00923BDA">
        <w:t xml:space="preserve">architecture requirements, application layer functional model </w:t>
      </w:r>
      <w:r w:rsidR="001B0881">
        <w:t>t</w:t>
      </w:r>
      <w:r>
        <w:t xml:space="preserve">o support identified architectural requirements </w:t>
      </w:r>
      <w:r w:rsidRPr="00923BDA">
        <w:t xml:space="preserve">and corresponding solutions to </w:t>
      </w:r>
      <w:r>
        <w:t>provide enablement layer support to metaverse applications</w:t>
      </w:r>
      <w:r w:rsidRPr="00923BDA">
        <w:t>.</w:t>
      </w:r>
    </w:p>
    <w:p w14:paraId="192F03EC" w14:textId="10EA274C" w:rsidR="002A6789" w:rsidRDefault="002A6789" w:rsidP="002A6789">
      <w:r>
        <w:t xml:space="preserve">The study </w:t>
      </w:r>
      <w:r w:rsidR="001B0881">
        <w:t xml:space="preserve">is completed and </w:t>
      </w:r>
      <w:r>
        <w:t>covers following aspects:</w:t>
      </w:r>
    </w:p>
    <w:p w14:paraId="7BF41292" w14:textId="1A3492E5" w:rsidR="002A6789" w:rsidRDefault="002A6789" w:rsidP="00F23EE2">
      <w:pPr>
        <w:pStyle w:val="B1"/>
      </w:pPr>
      <w:r>
        <w:t>1)</w:t>
      </w:r>
      <w:r>
        <w:tab/>
        <w:t>Key issues, solutions on following functionalities:</w:t>
      </w:r>
    </w:p>
    <w:p w14:paraId="74301A93" w14:textId="5CE26F47" w:rsidR="002A6789" w:rsidRDefault="002A6789" w:rsidP="00F23EE2">
      <w:pPr>
        <w:pStyle w:val="B2"/>
      </w:pPr>
      <w:r>
        <w:t>a)</w:t>
      </w:r>
      <w:r>
        <w:tab/>
        <w:t>Enabler support for managing spatial anchors</w:t>
      </w:r>
    </w:p>
    <w:p w14:paraId="75D3E872" w14:textId="1C16EF0D" w:rsidR="002A6789" w:rsidRDefault="002A6789" w:rsidP="00F23EE2">
      <w:pPr>
        <w:pStyle w:val="B2"/>
        <w:rPr>
          <w:lang w:val="en-IN"/>
        </w:rPr>
      </w:pPr>
      <w:r>
        <w:t>b)</w:t>
      </w:r>
      <w:r>
        <w:tab/>
      </w:r>
      <w:r>
        <w:rPr>
          <w:lang w:val="en-IN"/>
        </w:rPr>
        <w:t>Exposure of user sensitive information</w:t>
      </w:r>
    </w:p>
    <w:p w14:paraId="36DD83B0" w14:textId="3EE0405E" w:rsidR="002A6789" w:rsidRDefault="002A6789" w:rsidP="00F23EE2">
      <w:pPr>
        <w:pStyle w:val="B2"/>
        <w:rPr>
          <w:rFonts w:eastAsia="SimSun"/>
          <w:lang w:eastAsia="zh-CN"/>
        </w:rPr>
      </w:pPr>
      <w:r>
        <w:rPr>
          <w:lang w:val="en-IN"/>
        </w:rPr>
        <w:t>c)</w:t>
      </w:r>
      <w:r>
        <w:rPr>
          <w:lang w:val="en-IN"/>
        </w:rPr>
        <w:tab/>
      </w:r>
      <w:r w:rsidR="00F23EE2" w:rsidRPr="00707091">
        <w:rPr>
          <w:rFonts w:eastAsia="SimSun"/>
          <w:lang w:eastAsia="zh-CN"/>
        </w:rPr>
        <w:t>Digital avatars support</w:t>
      </w:r>
    </w:p>
    <w:p w14:paraId="3C1238C1" w14:textId="58D3A0EF" w:rsidR="00F23EE2" w:rsidRDefault="00F23EE2" w:rsidP="00F23EE2">
      <w:pPr>
        <w:pStyle w:val="B2"/>
      </w:pPr>
      <w:r>
        <w:rPr>
          <w:rFonts w:eastAsia="SimSun"/>
          <w:lang w:eastAsia="zh-CN"/>
        </w:rPr>
        <w:t>d)</w:t>
      </w:r>
      <w:r>
        <w:rPr>
          <w:rFonts w:eastAsia="SimSun"/>
          <w:lang w:eastAsia="zh-CN"/>
        </w:rPr>
        <w:tab/>
      </w:r>
      <w:r w:rsidRPr="006B440F">
        <w:t>Spatial mapping</w:t>
      </w:r>
    </w:p>
    <w:p w14:paraId="49D1C545" w14:textId="702C7C16" w:rsidR="00F23EE2" w:rsidRDefault="00F23EE2" w:rsidP="00F23EE2">
      <w:pPr>
        <w:pStyle w:val="B2"/>
      </w:pPr>
      <w:r>
        <w:t>e)</w:t>
      </w:r>
      <w:r>
        <w:tab/>
        <w:t>Support for avatar discovery and QoS control</w:t>
      </w:r>
    </w:p>
    <w:p w14:paraId="75A159D7" w14:textId="39EE5EE5" w:rsidR="00F23EE2" w:rsidRDefault="00F23EE2" w:rsidP="00F23EE2">
      <w:pPr>
        <w:pStyle w:val="B2"/>
      </w:pPr>
      <w:r>
        <w:t xml:space="preserve">f) </w:t>
      </w:r>
      <w:r>
        <w:tab/>
        <w:t>S</w:t>
      </w:r>
      <w:r w:rsidRPr="00FC6A46">
        <w:t xml:space="preserve">upport </w:t>
      </w:r>
      <w:r>
        <w:t xml:space="preserve">device discovery to offload task for </w:t>
      </w:r>
      <w:r w:rsidRPr="00FC6A46">
        <w:t>metaverse services</w:t>
      </w:r>
    </w:p>
    <w:p w14:paraId="08BB3E27" w14:textId="320D20BB" w:rsidR="00F23EE2" w:rsidRDefault="00F23EE2" w:rsidP="00F23EE2">
      <w:pPr>
        <w:pStyle w:val="B2"/>
      </w:pPr>
      <w:r>
        <w:t>g)</w:t>
      </w:r>
      <w:r>
        <w:tab/>
        <w:t>S</w:t>
      </w:r>
      <w:r w:rsidRPr="00FC6A46">
        <w:t xml:space="preserve">upport </w:t>
      </w:r>
      <w:r>
        <w:t xml:space="preserve">for </w:t>
      </w:r>
      <w:r w:rsidRPr="00FC6A46">
        <w:t>metaverse services</w:t>
      </w:r>
      <w:r>
        <w:t xml:space="preserve"> requiring multiple devices</w:t>
      </w:r>
    </w:p>
    <w:p w14:paraId="3CAD6373" w14:textId="1B8FCD0C" w:rsidR="00F23EE2" w:rsidRDefault="00F23EE2" w:rsidP="00F23EE2">
      <w:pPr>
        <w:pStyle w:val="B2"/>
      </w:pPr>
      <w:r>
        <w:t>h)</w:t>
      </w:r>
      <w:r>
        <w:tab/>
        <w:t>Enabler support for spatial anchors based services</w:t>
      </w:r>
    </w:p>
    <w:p w14:paraId="76B9F6CF" w14:textId="20F7DA3A" w:rsidR="00337F4E" w:rsidRDefault="00337F4E" w:rsidP="00F23EE2">
      <w:pPr>
        <w:pStyle w:val="B2"/>
      </w:pPr>
      <w:r>
        <w:t>i)</w:t>
      </w:r>
      <w:r>
        <w:tab/>
      </w:r>
      <w:r w:rsidRPr="00337F4E">
        <w:t>Support for permission control of digital assets</w:t>
      </w:r>
    </w:p>
    <w:p w14:paraId="246D48BD" w14:textId="0261FA03" w:rsidR="00F23EE2" w:rsidRDefault="00F23EE2" w:rsidP="00F23EE2">
      <w:pPr>
        <w:pStyle w:val="B1"/>
      </w:pPr>
      <w:r>
        <w:t>2)</w:t>
      </w:r>
      <w:r>
        <w:tab/>
        <w:t>Architecture requirements and application enabler architecture for enabling metaverse services</w:t>
      </w:r>
    </w:p>
    <w:p w14:paraId="43528B97" w14:textId="37BD88C2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8F6903" w:rsidRPr="008F6903">
        <w:rPr>
          <w:b/>
          <w:sz w:val="24"/>
        </w:rPr>
        <w:t>SA</w:t>
      </w:r>
      <w:r w:rsidRPr="008F6903">
        <w:rPr>
          <w:b/>
          <w:sz w:val="24"/>
        </w:rPr>
        <w:t xml:space="preserve"> </w:t>
      </w:r>
      <w:r>
        <w:rPr>
          <w:b/>
          <w:sz w:val="24"/>
        </w:rPr>
        <w:t>Meeting #</w:t>
      </w:r>
      <w:r w:rsidR="008F6903" w:rsidRPr="008F6903">
        <w:rPr>
          <w:b/>
          <w:sz w:val="24"/>
        </w:rPr>
        <w:t>96</w:t>
      </w:r>
      <w:r>
        <w:rPr>
          <w:b/>
          <w:sz w:val="24"/>
        </w:rPr>
        <w:t>:</w:t>
      </w:r>
    </w:p>
    <w:p w14:paraId="233A0B4F" w14:textId="1C7C3B53" w:rsidR="00337F4E" w:rsidRDefault="00337F4E" w:rsidP="00A264BE">
      <w:pPr>
        <w:pStyle w:val="B1"/>
      </w:pPr>
      <w:r>
        <w:t>-</w:t>
      </w:r>
      <w:r>
        <w:tab/>
        <w:t>a new key issue</w:t>
      </w:r>
      <w:r w:rsidR="00692CDD">
        <w:t xml:space="preserve"> and solutions</w:t>
      </w:r>
    </w:p>
    <w:p w14:paraId="50C1F499" w14:textId="6BCED067" w:rsidR="0045428D" w:rsidRDefault="00A264BE" w:rsidP="00A264BE">
      <w:pPr>
        <w:pStyle w:val="B1"/>
      </w:pPr>
      <w:r>
        <w:t>-</w:t>
      </w:r>
      <w:r>
        <w:tab/>
        <w:t xml:space="preserve">Solution evaluations for all </w:t>
      </w:r>
      <w:r w:rsidR="002B6FFE">
        <w:t xml:space="preserve">available </w:t>
      </w:r>
      <w:r>
        <w:t>solutions</w:t>
      </w:r>
      <w:r w:rsidR="008F6903">
        <w:t>.</w:t>
      </w:r>
    </w:p>
    <w:p w14:paraId="14E2307A" w14:textId="4ADC81A7" w:rsidR="00A264BE" w:rsidRDefault="00A264BE" w:rsidP="00A264BE">
      <w:pPr>
        <w:pStyle w:val="B1"/>
      </w:pPr>
      <w:r>
        <w:t>-</w:t>
      </w:r>
      <w:r>
        <w:tab/>
        <w:t>Overall evaluation for all KIs</w:t>
      </w:r>
      <w:r w:rsidR="002B6FFE">
        <w:t xml:space="preserve"> (except one)</w:t>
      </w:r>
    </w:p>
    <w:p w14:paraId="51E2FA1D" w14:textId="2F05092A" w:rsidR="00A264BE" w:rsidRPr="008F6903" w:rsidRDefault="00A264BE" w:rsidP="00A264BE">
      <w:pPr>
        <w:pStyle w:val="B1"/>
      </w:pPr>
      <w:r>
        <w:t>-</w:t>
      </w:r>
      <w:r>
        <w:tab/>
        <w:t>Conclusion for all KIs</w:t>
      </w:r>
      <w:r w:rsidR="002B6FFE">
        <w:t xml:space="preserve"> (except one)</w:t>
      </w:r>
    </w:p>
    <w:p w14:paraId="3BD17C2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E93E310" w14:textId="012E18CC" w:rsidR="0045428D" w:rsidRPr="008F6903" w:rsidRDefault="008F6903" w:rsidP="00414A14">
      <w:pPr>
        <w:pStyle w:val="B1"/>
      </w:pPr>
      <w:r>
        <w:t>-</w:t>
      </w:r>
      <w:r>
        <w:tab/>
      </w:r>
      <w:r w:rsidR="00A56215">
        <w:t>Conclusion for the KI #9 (</w:t>
      </w:r>
      <w:r w:rsidR="00A56215" w:rsidRPr="00337F4E">
        <w:t>Support for permission control of digital assets</w:t>
      </w:r>
      <w:r w:rsidR="00A56215">
        <w:t>)</w:t>
      </w:r>
      <w:r w:rsidR="00414A14">
        <w:t>.</w:t>
      </w:r>
    </w:p>
    <w:p w14:paraId="3A7ADE4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6AE91EE" w14:textId="7690F644" w:rsidR="0045428D" w:rsidRPr="00A47EB6" w:rsidRDefault="008F6903">
      <w:pPr>
        <w:tabs>
          <w:tab w:val="left" w:pos="3119"/>
        </w:tabs>
        <w:rPr>
          <w:sz w:val="24"/>
        </w:rPr>
      </w:pPr>
      <w:r>
        <w:t>No contentious issues have been identified.</w:t>
      </w:r>
    </w:p>
    <w:sectPr w:rsidR="0045428D" w:rsidRPr="00A47EB6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990F80"/>
    <w:multiLevelType w:val="hybridMultilevel"/>
    <w:tmpl w:val="73EED75C"/>
    <w:lvl w:ilvl="0" w:tplc="7EF633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8110A74"/>
    <w:multiLevelType w:val="hybridMultilevel"/>
    <w:tmpl w:val="ECBC96AC"/>
    <w:lvl w:ilvl="0" w:tplc="A6C2D16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77584247"/>
    <w:multiLevelType w:val="hybridMultilevel"/>
    <w:tmpl w:val="6A20B88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4459685">
    <w:abstractNumId w:val="0"/>
  </w:num>
  <w:num w:numId="2" w16cid:durableId="2020737622">
    <w:abstractNumId w:val="4"/>
  </w:num>
  <w:num w:numId="3" w16cid:durableId="321392695">
    <w:abstractNumId w:val="3"/>
  </w:num>
  <w:num w:numId="4" w16cid:durableId="1500341180">
    <w:abstractNumId w:val="5"/>
  </w:num>
  <w:num w:numId="5" w16cid:durableId="261426407">
    <w:abstractNumId w:val="6"/>
  </w:num>
  <w:num w:numId="6" w16cid:durableId="79640009">
    <w:abstractNumId w:val="2"/>
  </w:num>
  <w:num w:numId="7" w16cid:durableId="1360661364">
    <w:abstractNumId w:val="1"/>
  </w:num>
  <w:num w:numId="8" w16cid:durableId="74595562">
    <w:abstractNumId w:val="9"/>
  </w:num>
  <w:num w:numId="9" w16cid:durableId="194317558">
    <w:abstractNumId w:val="8"/>
  </w:num>
  <w:num w:numId="10" w16cid:durableId="475732057">
    <w:abstractNumId w:val="10"/>
  </w:num>
  <w:num w:numId="11" w16cid:durableId="193312827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60B7D"/>
    <w:rsid w:val="00097C1B"/>
    <w:rsid w:val="000D5734"/>
    <w:rsid w:val="000F7ECB"/>
    <w:rsid w:val="00104EC1"/>
    <w:rsid w:val="00114C49"/>
    <w:rsid w:val="001B0881"/>
    <w:rsid w:val="001C345F"/>
    <w:rsid w:val="001D758F"/>
    <w:rsid w:val="00201520"/>
    <w:rsid w:val="00222D66"/>
    <w:rsid w:val="00291D20"/>
    <w:rsid w:val="002A26CA"/>
    <w:rsid w:val="002A6789"/>
    <w:rsid w:val="002B09A1"/>
    <w:rsid w:val="002B6FFE"/>
    <w:rsid w:val="002C3756"/>
    <w:rsid w:val="002F21EB"/>
    <w:rsid w:val="00314205"/>
    <w:rsid w:val="003226B1"/>
    <w:rsid w:val="00322A9B"/>
    <w:rsid w:val="00326C7D"/>
    <w:rsid w:val="003335C8"/>
    <w:rsid w:val="00337F4E"/>
    <w:rsid w:val="003818E9"/>
    <w:rsid w:val="003E19AA"/>
    <w:rsid w:val="003F7603"/>
    <w:rsid w:val="004127E9"/>
    <w:rsid w:val="00414A14"/>
    <w:rsid w:val="00442489"/>
    <w:rsid w:val="00446CB3"/>
    <w:rsid w:val="0045428D"/>
    <w:rsid w:val="004705C2"/>
    <w:rsid w:val="00476C6B"/>
    <w:rsid w:val="004C181D"/>
    <w:rsid w:val="00511C65"/>
    <w:rsid w:val="0059584E"/>
    <w:rsid w:val="005A78A1"/>
    <w:rsid w:val="005B1573"/>
    <w:rsid w:val="005D3254"/>
    <w:rsid w:val="005D72E0"/>
    <w:rsid w:val="00662E84"/>
    <w:rsid w:val="00687973"/>
    <w:rsid w:val="00692CDD"/>
    <w:rsid w:val="00695B55"/>
    <w:rsid w:val="007C4DCB"/>
    <w:rsid w:val="00850230"/>
    <w:rsid w:val="00860458"/>
    <w:rsid w:val="00893C3D"/>
    <w:rsid w:val="008B2EA9"/>
    <w:rsid w:val="008D6985"/>
    <w:rsid w:val="008F6903"/>
    <w:rsid w:val="009612FF"/>
    <w:rsid w:val="0096319D"/>
    <w:rsid w:val="009760CB"/>
    <w:rsid w:val="00A264BE"/>
    <w:rsid w:val="00A26591"/>
    <w:rsid w:val="00A47EB6"/>
    <w:rsid w:val="00A52EBB"/>
    <w:rsid w:val="00A56215"/>
    <w:rsid w:val="00A67138"/>
    <w:rsid w:val="00A80B0F"/>
    <w:rsid w:val="00A86B64"/>
    <w:rsid w:val="00AC2199"/>
    <w:rsid w:val="00AD2F80"/>
    <w:rsid w:val="00B00422"/>
    <w:rsid w:val="00B03BA0"/>
    <w:rsid w:val="00B54D96"/>
    <w:rsid w:val="00B849F8"/>
    <w:rsid w:val="00BC27DD"/>
    <w:rsid w:val="00C128D0"/>
    <w:rsid w:val="00C60D73"/>
    <w:rsid w:val="00CC358C"/>
    <w:rsid w:val="00CD4B1D"/>
    <w:rsid w:val="00CE06D7"/>
    <w:rsid w:val="00D30C8D"/>
    <w:rsid w:val="00D84B03"/>
    <w:rsid w:val="00DA67E4"/>
    <w:rsid w:val="00DC278D"/>
    <w:rsid w:val="00E50836"/>
    <w:rsid w:val="00EA6C2F"/>
    <w:rsid w:val="00EC7CFD"/>
    <w:rsid w:val="00EF3BF9"/>
    <w:rsid w:val="00F02A12"/>
    <w:rsid w:val="00F04515"/>
    <w:rsid w:val="00F23EE2"/>
    <w:rsid w:val="00F3664B"/>
    <w:rsid w:val="00F55B20"/>
    <w:rsid w:val="00FC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9C0021"/>
  <w15:chartTrackingRefBased/>
  <w15:docId w15:val="{45DB60E9-4F0B-4D5D-8D81-6CA17E9E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8B2EA9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rsid w:val="008B2EA9"/>
    <w:pPr>
      <w:spacing w:after="120"/>
    </w:pPr>
    <w:rPr>
      <w:rFonts w:ascii="Arial" w:eastAsia="Batang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8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BMA - editorial</cp:lastModifiedBy>
  <cp:revision>30</cp:revision>
  <dcterms:created xsi:type="dcterms:W3CDTF">2023-05-09T09:25:00Z</dcterms:created>
  <dcterms:modified xsi:type="dcterms:W3CDTF">2024-09-02T13:41:00Z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